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OLYVER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Ramsbury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Wiltshire.</w:t>
      </w: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Robert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Brydde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Abingdon, </w:t>
      </w: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Berkshire(q.v.), Richard Smart of Abingdon(q.v.) and also Joan Benet</w:t>
      </w:r>
    </w:p>
    <w:p w:rsidR="00821E37" w:rsidRDefault="00821E37" w:rsidP="00821E37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Castle Combe(q.v.) and Robert Benet of Castle Combe, Wiltshire(q.v.), as the executors of William Benet of Castle Combe(q.v.).</w:t>
      </w:r>
    </w:p>
    <w:p w:rsidR="00821E37" w:rsidRDefault="00821E37" w:rsidP="00821E37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1E37" w:rsidRDefault="00821E37" w:rsidP="00821E3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7 April 2016</w:t>
      </w:r>
    </w:p>
    <w:p w:rsidR="006B2F86" w:rsidRPr="00E71FC3" w:rsidRDefault="00821E3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E37" w:rsidRDefault="00821E37" w:rsidP="00E71FC3">
      <w:pPr>
        <w:spacing w:after="0" w:line="240" w:lineRule="auto"/>
      </w:pPr>
      <w:r>
        <w:separator/>
      </w:r>
    </w:p>
  </w:endnote>
  <w:endnote w:type="continuationSeparator" w:id="0">
    <w:p w:rsidR="00821E37" w:rsidRDefault="00821E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E37" w:rsidRDefault="00821E37" w:rsidP="00E71FC3">
      <w:pPr>
        <w:spacing w:after="0" w:line="240" w:lineRule="auto"/>
      </w:pPr>
      <w:r>
        <w:separator/>
      </w:r>
    </w:p>
  </w:footnote>
  <w:footnote w:type="continuationSeparator" w:id="0">
    <w:p w:rsidR="00821E37" w:rsidRDefault="00821E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E37"/>
    <w:rsid w:val="00821E3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BF4715-F23B-47CA-B844-77C6CAC9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1E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2016-04-29T18:26:00Z</dcterms:created>
  <dcterms:modified xsi:type="dcterms:W3CDTF">2016-04-29T18:26:00Z</dcterms:modified>
</cp:coreProperties>
</file>